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06CCD0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E05CFB">
        <w:rPr>
          <w:rFonts w:cs="Arial"/>
          <w:b/>
          <w:sz w:val="24"/>
          <w:szCs w:val="24"/>
        </w:rPr>
        <w:t>38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350985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05CFB">
        <w:rPr>
          <w:rFonts w:cs="Arial"/>
          <w:b/>
          <w:bCs/>
        </w:rPr>
        <w:t>SA WG2 agreed CRs for 5G_Femto (Rel-19)</w:t>
      </w:r>
    </w:p>
    <w:p w14:paraId="519C34A0" w14:textId="5296AB6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E05CFB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53AFF3FA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1217D3">
        <w:rPr>
          <w:rFonts w:cs="Arial"/>
        </w:rPr>
        <w:t>7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05CFB" w:rsidRPr="00E6100C" w14:paraId="1CFD2AD4" w14:textId="77777777" w:rsidTr="002F52A1">
        <w:tc>
          <w:tcPr>
            <w:tcW w:w="774" w:type="dxa"/>
          </w:tcPr>
          <w:p w14:paraId="365FAA69" w14:textId="588D898E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F19433B" w14:textId="48E2E1C7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6080</w:t>
            </w:r>
          </w:p>
        </w:tc>
        <w:tc>
          <w:tcPr>
            <w:tcW w:w="251" w:type="dxa"/>
          </w:tcPr>
          <w:p w14:paraId="5734F40A" w14:textId="42FC7D4A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5831A05" w14:textId="6B5F4C3C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18A0B5B" w14:textId="41FC7728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CAG information provisioning</w:t>
            </w:r>
          </w:p>
        </w:tc>
        <w:tc>
          <w:tcPr>
            <w:tcW w:w="284" w:type="dxa"/>
          </w:tcPr>
          <w:p w14:paraId="17E27E39" w14:textId="0D741FF6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7111437" w14:textId="3AFADF75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5417513" w14:textId="455B6318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B350D62" w14:textId="5DF57685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S2-2501554</w:t>
            </w:r>
          </w:p>
        </w:tc>
        <w:tc>
          <w:tcPr>
            <w:tcW w:w="1134" w:type="dxa"/>
          </w:tcPr>
          <w:p w14:paraId="0D4F13EA" w14:textId="2CD0AE40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2DBBAB09" w14:textId="5CB9903C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5G_Femto</w:t>
            </w:r>
          </w:p>
        </w:tc>
        <w:tc>
          <w:tcPr>
            <w:tcW w:w="1134" w:type="dxa"/>
          </w:tcPr>
          <w:p w14:paraId="139D467F" w14:textId="55DF3678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5.50.3, Annex V.0</w:t>
            </w:r>
          </w:p>
        </w:tc>
        <w:tc>
          <w:tcPr>
            <w:tcW w:w="992" w:type="dxa"/>
          </w:tcPr>
          <w:p w14:paraId="13A641E4" w14:textId="77777777" w:rsidR="00E05CFB" w:rsidRDefault="00E05CFB" w:rsidP="00E05CF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E05CFB" w:rsidRPr="00E6100C" w:rsidRDefault="00E05CFB" w:rsidP="00E05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6F399047" w:rsidR="00E05CFB" w:rsidRDefault="00E05CFB" w:rsidP="00E05CFB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36DE64D" w14:textId="202F9F9B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A28DEEE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</w:tr>
      <w:tr w:rsidR="00E05CFB" w:rsidRPr="00E6100C" w14:paraId="36BE3A7B" w14:textId="77777777" w:rsidTr="002F52A1">
        <w:tc>
          <w:tcPr>
            <w:tcW w:w="774" w:type="dxa"/>
          </w:tcPr>
          <w:p w14:paraId="5F3DC475" w14:textId="3AD6616B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FA6AE78" w14:textId="4D640C74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6103</w:t>
            </w:r>
          </w:p>
        </w:tc>
        <w:tc>
          <w:tcPr>
            <w:tcW w:w="251" w:type="dxa"/>
          </w:tcPr>
          <w:p w14:paraId="18801600" w14:textId="123E9C07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4D8C0C4" w14:textId="06F482E0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A67CC9D" w14:textId="6D4D860B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Term alignment and roaming clarification</w:t>
            </w:r>
          </w:p>
        </w:tc>
        <w:tc>
          <w:tcPr>
            <w:tcW w:w="284" w:type="dxa"/>
          </w:tcPr>
          <w:p w14:paraId="4B21595C" w14:textId="521C3673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96DEC59" w14:textId="1F61CDB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910E893" w14:textId="061CD91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8B72BDD" w14:textId="1BC02BE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S2-2502633</w:t>
            </w:r>
          </w:p>
        </w:tc>
        <w:tc>
          <w:tcPr>
            <w:tcW w:w="1134" w:type="dxa"/>
          </w:tcPr>
          <w:p w14:paraId="361A9CAB" w14:textId="36603440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35F92EBA" w14:textId="23C1491A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5G_Femto</w:t>
            </w:r>
          </w:p>
        </w:tc>
        <w:tc>
          <w:tcPr>
            <w:tcW w:w="1134" w:type="dxa"/>
          </w:tcPr>
          <w:p w14:paraId="338270E9" w14:textId="491E39B8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5.50.3</w:t>
            </w:r>
          </w:p>
        </w:tc>
        <w:tc>
          <w:tcPr>
            <w:tcW w:w="992" w:type="dxa"/>
          </w:tcPr>
          <w:p w14:paraId="2E325E3B" w14:textId="77777777" w:rsidR="00E05CFB" w:rsidRDefault="00E05CFB" w:rsidP="00E05CF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55D121" w14:textId="77777777" w:rsidR="00E05CFB" w:rsidRPr="00E6100C" w:rsidRDefault="00E05CFB" w:rsidP="00E05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044B4B5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D555CD" w14:textId="2799286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61496F57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59413C96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</w:tr>
      <w:tr w:rsidR="00E05CFB" w:rsidRPr="00E6100C" w14:paraId="3EB12E9F" w14:textId="77777777" w:rsidTr="002F52A1">
        <w:tc>
          <w:tcPr>
            <w:tcW w:w="774" w:type="dxa"/>
          </w:tcPr>
          <w:p w14:paraId="32A0E924" w14:textId="2E565EF5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21CD72D" w14:textId="4285A4A3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6109</w:t>
            </w:r>
          </w:p>
        </w:tc>
        <w:tc>
          <w:tcPr>
            <w:tcW w:w="251" w:type="dxa"/>
          </w:tcPr>
          <w:p w14:paraId="0777D608" w14:textId="1C09CD9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B5AADFA" w14:textId="3F201109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0D104B9" w14:textId="4C3A6C8C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Fix NR Femto architecture description</w:t>
            </w:r>
          </w:p>
        </w:tc>
        <w:tc>
          <w:tcPr>
            <w:tcW w:w="284" w:type="dxa"/>
          </w:tcPr>
          <w:p w14:paraId="6DAEE9D2" w14:textId="78630E5F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A4D1B78" w14:textId="0B2B58B6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B23AB7A" w14:textId="18F6FDE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2763BD8" w14:textId="567690A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S2-2502393</w:t>
            </w:r>
          </w:p>
        </w:tc>
        <w:tc>
          <w:tcPr>
            <w:tcW w:w="1134" w:type="dxa"/>
          </w:tcPr>
          <w:p w14:paraId="5CE27CBF" w14:textId="1D994B4A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77D89CD3" w14:textId="1CEA14D3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5G_Femto</w:t>
            </w:r>
          </w:p>
        </w:tc>
        <w:tc>
          <w:tcPr>
            <w:tcW w:w="1134" w:type="dxa"/>
          </w:tcPr>
          <w:p w14:paraId="4C054B01" w14:textId="5B2DAC4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5.50.2, 5.50.3</w:t>
            </w:r>
          </w:p>
        </w:tc>
        <w:tc>
          <w:tcPr>
            <w:tcW w:w="992" w:type="dxa"/>
          </w:tcPr>
          <w:p w14:paraId="021B450D" w14:textId="77777777" w:rsidR="00E05CFB" w:rsidRDefault="00E05CFB" w:rsidP="00E05CF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34B579" w14:textId="77777777" w:rsidR="00E05CFB" w:rsidRPr="00E6100C" w:rsidRDefault="00E05CFB" w:rsidP="00E05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22D42D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329E70" w14:textId="02381B6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7F4EB3B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9F10748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</w:tr>
      <w:tr w:rsidR="00E05CFB" w:rsidRPr="00E6100C" w14:paraId="6B1926FD" w14:textId="77777777" w:rsidTr="002F52A1">
        <w:tc>
          <w:tcPr>
            <w:tcW w:w="774" w:type="dxa"/>
          </w:tcPr>
          <w:p w14:paraId="5384B56D" w14:textId="3EF99CC4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530E99F" w14:textId="08FFD191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6155</w:t>
            </w:r>
          </w:p>
        </w:tc>
        <w:tc>
          <w:tcPr>
            <w:tcW w:w="251" w:type="dxa"/>
          </w:tcPr>
          <w:p w14:paraId="607F3620" w14:textId="59174A4B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B4C60C4" w14:textId="6D89F5F0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C28EB57" w14:textId="60ACD818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CAG Information provisioning functionality</w:t>
            </w:r>
          </w:p>
        </w:tc>
        <w:tc>
          <w:tcPr>
            <w:tcW w:w="284" w:type="dxa"/>
          </w:tcPr>
          <w:p w14:paraId="18D91B8F" w14:textId="61EAFDBD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C030434" w14:textId="0F152084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AC53520" w14:textId="388D2E29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A93FE96" w14:textId="1B30BC4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S2-2502144</w:t>
            </w:r>
          </w:p>
        </w:tc>
        <w:tc>
          <w:tcPr>
            <w:tcW w:w="1134" w:type="dxa"/>
          </w:tcPr>
          <w:p w14:paraId="1A9ACB56" w14:textId="37B4B4E8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3F776C0C" w14:textId="2A8D0771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5G_Femto</w:t>
            </w:r>
          </w:p>
        </w:tc>
        <w:tc>
          <w:tcPr>
            <w:tcW w:w="1134" w:type="dxa"/>
          </w:tcPr>
          <w:p w14:paraId="6378DEFA" w14:textId="7F6347BF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6.2.5.0</w:t>
            </w:r>
          </w:p>
        </w:tc>
        <w:tc>
          <w:tcPr>
            <w:tcW w:w="992" w:type="dxa"/>
          </w:tcPr>
          <w:p w14:paraId="2F0EF5C3" w14:textId="77777777" w:rsidR="00E05CFB" w:rsidRDefault="00E05CFB" w:rsidP="00E05CF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F7049E" w14:textId="77777777" w:rsidR="00E05CFB" w:rsidRPr="00E6100C" w:rsidRDefault="00E05CFB" w:rsidP="00E05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E7905E0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3E3528C" w14:textId="1EC47874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2E27530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04B6925A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</w:tr>
      <w:tr w:rsidR="00E05CFB" w:rsidRPr="00E6100C" w14:paraId="786D5CED" w14:textId="77777777" w:rsidTr="002F52A1">
        <w:tc>
          <w:tcPr>
            <w:tcW w:w="774" w:type="dxa"/>
          </w:tcPr>
          <w:p w14:paraId="05031D67" w14:textId="1692D9F9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38BAB71" w14:textId="1AC0F243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5355</w:t>
            </w:r>
          </w:p>
        </w:tc>
        <w:tc>
          <w:tcPr>
            <w:tcW w:w="251" w:type="dxa"/>
          </w:tcPr>
          <w:p w14:paraId="003D02A5" w14:textId="771AAEC8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F9B1955" w14:textId="55B02292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C279DDC" w14:textId="612B14E0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CAG Information Provisioning parameters</w:t>
            </w:r>
          </w:p>
        </w:tc>
        <w:tc>
          <w:tcPr>
            <w:tcW w:w="284" w:type="dxa"/>
          </w:tcPr>
          <w:p w14:paraId="56DFC9D3" w14:textId="4CCCCD69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24E99BD" w14:textId="67F10E88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C6CCBB0" w14:textId="25C76BFF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4CF0B95" w14:textId="6E86E163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S2-2502391</w:t>
            </w:r>
          </w:p>
        </w:tc>
        <w:tc>
          <w:tcPr>
            <w:tcW w:w="1134" w:type="dxa"/>
          </w:tcPr>
          <w:p w14:paraId="45FC3BA7" w14:textId="4781854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ZTE</w:t>
            </w:r>
          </w:p>
        </w:tc>
        <w:tc>
          <w:tcPr>
            <w:tcW w:w="1276" w:type="dxa"/>
          </w:tcPr>
          <w:p w14:paraId="78895E7D" w14:textId="4EE3E25E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5G_Femto</w:t>
            </w:r>
          </w:p>
        </w:tc>
        <w:tc>
          <w:tcPr>
            <w:tcW w:w="1134" w:type="dxa"/>
          </w:tcPr>
          <w:p w14:paraId="48FAE608" w14:textId="1770129B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4.15.6.2, 4.15.6.3h</w:t>
            </w:r>
          </w:p>
        </w:tc>
        <w:tc>
          <w:tcPr>
            <w:tcW w:w="992" w:type="dxa"/>
          </w:tcPr>
          <w:p w14:paraId="5C57AE3A" w14:textId="77777777" w:rsidR="00E05CFB" w:rsidRDefault="00E05CFB" w:rsidP="00E05CF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AC3C16F" w14:textId="77777777" w:rsidR="00E05CFB" w:rsidRPr="00E6100C" w:rsidRDefault="00E05CFB" w:rsidP="00E05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E09B6A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DB6EE0C" w14:textId="418691B6" w:rsidR="00E05CFB" w:rsidRPr="00F970E0" w:rsidRDefault="00E05CFB" w:rsidP="00E05CF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DD73993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64C86F94" w14:textId="77777777" w:rsidR="00E05CFB" w:rsidRDefault="00E05CFB" w:rsidP="00E05CFB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05CFB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7</cp:revision>
  <dcterms:created xsi:type="dcterms:W3CDTF">2024-09-02T08:49:00Z</dcterms:created>
  <dcterms:modified xsi:type="dcterms:W3CDTF">2025-02-28T13:38:00Z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